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EE" w:rsidRPr="00AC0385" w:rsidRDefault="00C47DEE" w:rsidP="00632D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</w:p>
    <w:p w:rsidR="00C47DEE" w:rsidRPr="00AC0385" w:rsidRDefault="00C47DEE" w:rsidP="00632D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/>
          <w:sz w:val="28"/>
          <w:szCs w:val="28"/>
        </w:rPr>
        <w:tab/>
      </w:r>
    </w:p>
    <w:p w:rsidR="00C47DEE" w:rsidRDefault="00C47DEE" w:rsidP="00632D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C038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19.03.2021</w:t>
      </w:r>
      <w:r w:rsidRPr="00AC038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372</w:t>
      </w:r>
    </w:p>
    <w:p w:rsidR="00C47DEE" w:rsidRDefault="00C47DEE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7DEE" w:rsidRPr="00005953" w:rsidRDefault="00C47DEE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05953">
        <w:rPr>
          <w:rFonts w:ascii="Times New Roman" w:hAnsi="Times New Roman"/>
          <w:sz w:val="28"/>
          <w:szCs w:val="28"/>
        </w:rPr>
        <w:t>Приложение 3</w:t>
      </w:r>
    </w:p>
    <w:p w:rsidR="00C47DEE" w:rsidRPr="00005953" w:rsidRDefault="00C47DEE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5953">
        <w:rPr>
          <w:rFonts w:ascii="Times New Roman" w:hAnsi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/>
          <w:sz w:val="28"/>
          <w:szCs w:val="28"/>
        </w:rPr>
        <w:tab/>
      </w:r>
    </w:p>
    <w:p w:rsidR="00C47DEE" w:rsidRPr="00005953" w:rsidRDefault="00C47DEE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от 14.12.2020 № 357</w:t>
      </w:r>
    </w:p>
    <w:p w:rsidR="00C47DEE" w:rsidRPr="00005953" w:rsidRDefault="00C47DEE" w:rsidP="006B66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47DEE" w:rsidRPr="00005953" w:rsidRDefault="00C47DEE" w:rsidP="006B6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5953">
        <w:rPr>
          <w:rFonts w:ascii="Times New Roman" w:hAnsi="Times New Roman"/>
          <w:sz w:val="28"/>
          <w:szCs w:val="28"/>
        </w:rPr>
        <w:t xml:space="preserve">Перечень </w:t>
      </w:r>
    </w:p>
    <w:p w:rsidR="00C47DEE" w:rsidRPr="00005953" w:rsidRDefault="00C47DEE" w:rsidP="006B66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5953">
        <w:rPr>
          <w:rFonts w:ascii="Times New Roman" w:hAnsi="Times New Roman"/>
          <w:sz w:val="28"/>
          <w:szCs w:val="28"/>
        </w:rPr>
        <w:t>главных администраторов доходов бюджета города Пыть-Яха</w:t>
      </w:r>
    </w:p>
    <w:p w:rsidR="00C47DEE" w:rsidRPr="00011E16" w:rsidRDefault="00C47DEE" w:rsidP="006B66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2"/>
        <w:gridCol w:w="2240"/>
        <w:gridCol w:w="6374"/>
      </w:tblGrid>
      <w:tr w:rsidR="00C47DEE" w:rsidRPr="0045056E" w:rsidTr="0045056E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C47DEE" w:rsidRPr="0045056E" w:rsidTr="0045056E">
        <w:trPr>
          <w:cantSplit/>
          <w:trHeight w:val="20"/>
          <w:tblHeader/>
        </w:trPr>
        <w:tc>
          <w:tcPr>
            <w:tcW w:w="869" w:type="pct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057" w:type="pct"/>
            <w:vMerge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DEE" w:rsidRPr="0045056E" w:rsidTr="0045056E">
        <w:trPr>
          <w:cantSplit/>
          <w:trHeight w:val="20"/>
        </w:trPr>
        <w:tc>
          <w:tcPr>
            <w:tcW w:w="5000" w:type="pct"/>
            <w:gridSpan w:val="3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</w:t>
            </w:r>
            <w:bookmarkStart w:id="0" w:name="_GoBack"/>
            <w:bookmarkEnd w:id="0"/>
            <w:r w:rsidRPr="0045056E">
              <w:rPr>
                <w:rFonts w:ascii="Times New Roman" w:hAnsi="Times New Roman"/>
                <w:sz w:val="20"/>
                <w:szCs w:val="20"/>
              </w:rPr>
              <w:t>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</w:tcBorders>
            <w:shd w:val="clear" w:color="000000" w:fill="FFFFFF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C47DEE" w:rsidRPr="0045056E" w:rsidTr="0045056E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- Югре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45056E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45056E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ФГКУ ОВО УМВД Российской Федерации по Ханты-Мансийскому автономному округу - Югре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45056E">
                <w:rPr>
                  <w:rFonts w:ascii="Times New Roman" w:hAnsi="Times New Roman"/>
                  <w:sz w:val="20"/>
                  <w:szCs w:val="20"/>
                </w:rPr>
                <w:t>главой 12</w:t>
              </w:r>
            </w:hyperlink>
            <w:r w:rsidRPr="0045056E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45056E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1 05 01000 00 0000 110</w:t>
            </w:r>
          </w:p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C47DEE" w:rsidRPr="0045056E" w:rsidTr="0045056E">
        <w:trPr>
          <w:cantSplit/>
          <w:trHeight w:val="58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322</w:t>
            </w:r>
          </w:p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C47DEE" w:rsidRPr="0045056E" w:rsidTr="0045056E">
        <w:trPr>
          <w:cantSplit/>
          <w:trHeight w:val="153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</w:t>
            </w:r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</w:t>
            </w:r>
            <w:hyperlink r:id="rId7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20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1 16 01082 01 0000 140</w:t>
            </w:r>
          </w:p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18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</w:t>
            </w:r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нные </w:t>
            </w:r>
            <w:hyperlink r:id="rId8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11</w:t>
              </w:r>
            </w:hyperlink>
            <w:r w:rsidRPr="0045056E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13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14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</w:t>
            </w:r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</w:t>
            </w:r>
            <w:hyperlink r:id="rId11" w:history="1">
              <w:r w:rsidRPr="0045056E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19</w:t>
              </w:r>
            </w:hyperlink>
            <w:r w:rsidRPr="0045056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4505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anchor="/document/12125267/entry/130" w:history="1">
              <w:r w:rsidRPr="0045056E">
                <w:rPr>
                  <w:rStyle w:val="Hyperlink"/>
                  <w:rFonts w:ascii="Times New Roman" w:hAnsi="Times New Roman"/>
                  <w:color w:val="000000"/>
                  <w:sz w:val="20"/>
                  <w:szCs w:val="20"/>
                </w:rPr>
                <w:t>Главой 13</w:t>
              </w:r>
            </w:hyperlink>
            <w:r w:rsidRPr="0045056E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</w:tcBorders>
            <w:shd w:val="clear" w:color="000000" w:fill="FFFFFF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47DEE" w:rsidRPr="0045056E" w:rsidTr="0045056E">
        <w:trPr>
          <w:cantSplit/>
          <w:trHeight w:val="20"/>
        </w:trPr>
        <w:tc>
          <w:tcPr>
            <w:tcW w:w="869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C47DEE" w:rsidRPr="0045056E" w:rsidRDefault="00C47DEE" w:rsidP="004505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056E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C47DEE" w:rsidRPr="005D63EA" w:rsidRDefault="00C47DEE" w:rsidP="005D63EA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C47DEE" w:rsidRPr="005D63EA" w:rsidRDefault="00C47DEE" w:rsidP="005D63EA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C47DEE" w:rsidRPr="00637638" w:rsidRDefault="00C47DEE" w:rsidP="00B963BD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/>
          <w:sz w:val="24"/>
          <w:szCs w:val="24"/>
        </w:rPr>
        <w:t>министраторов доходов бюджета.</w:t>
      </w:r>
      <w:r w:rsidRPr="00B963BD">
        <w:rPr>
          <w:rFonts w:ascii="Times New Roman" w:hAnsi="Times New Roman"/>
          <w:sz w:val="28"/>
          <w:szCs w:val="28"/>
        </w:rPr>
        <w:t xml:space="preserve"> </w:t>
      </w:r>
      <w:r w:rsidRPr="00637638">
        <w:rPr>
          <w:rFonts w:ascii="Times New Roman" w:hAnsi="Times New Roman"/>
          <w:sz w:val="28"/>
          <w:szCs w:val="28"/>
        </w:rPr>
        <w:t>».</w:t>
      </w:r>
    </w:p>
    <w:p w:rsidR="00C47DEE" w:rsidRPr="005D63EA" w:rsidRDefault="00C47DEE" w:rsidP="005D63EA">
      <w:pPr>
        <w:jc w:val="both"/>
        <w:rPr>
          <w:rFonts w:ascii="Times New Roman" w:hAnsi="Times New Roman"/>
          <w:sz w:val="24"/>
          <w:szCs w:val="24"/>
        </w:rPr>
      </w:pPr>
    </w:p>
    <w:sectPr w:rsidR="00C47DEE" w:rsidRPr="005D63EA" w:rsidSect="00993296">
      <w:headerReference w:type="default" r:id="rId13"/>
      <w:pgSz w:w="11906" w:h="16838"/>
      <w:pgMar w:top="567" w:right="851" w:bottom="567" w:left="851" w:header="283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DEE" w:rsidRDefault="00C47DEE" w:rsidP="00313B9C">
      <w:pPr>
        <w:spacing w:after="0" w:line="240" w:lineRule="auto"/>
      </w:pPr>
      <w:r>
        <w:separator/>
      </w:r>
    </w:p>
  </w:endnote>
  <w:endnote w:type="continuationSeparator" w:id="0">
    <w:p w:rsidR="00C47DEE" w:rsidRDefault="00C47DEE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DEE" w:rsidRDefault="00C47DEE" w:rsidP="00313B9C">
      <w:pPr>
        <w:spacing w:after="0" w:line="240" w:lineRule="auto"/>
      </w:pPr>
      <w:r>
        <w:separator/>
      </w:r>
    </w:p>
  </w:footnote>
  <w:footnote w:type="continuationSeparator" w:id="0">
    <w:p w:rsidR="00C47DEE" w:rsidRDefault="00C47DEE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DEE" w:rsidRPr="00757D98" w:rsidRDefault="00C47DEE">
    <w:pPr>
      <w:pStyle w:val="Header"/>
      <w:jc w:val="right"/>
      <w:rPr>
        <w:rFonts w:ascii="Times New Roman" w:hAnsi="Times New Roman"/>
        <w:sz w:val="24"/>
        <w:szCs w:val="24"/>
      </w:rPr>
    </w:pPr>
    <w:r w:rsidRPr="00757D98">
      <w:rPr>
        <w:rFonts w:ascii="Times New Roman" w:hAnsi="Times New Roman"/>
        <w:sz w:val="24"/>
        <w:szCs w:val="24"/>
      </w:rPr>
      <w:fldChar w:fldCharType="begin"/>
    </w:r>
    <w:r w:rsidRPr="00757D98">
      <w:rPr>
        <w:rFonts w:ascii="Times New Roman" w:hAnsi="Times New Roman"/>
        <w:sz w:val="24"/>
        <w:szCs w:val="24"/>
      </w:rPr>
      <w:instrText>PAGE   \* MERGEFORMAT</w:instrText>
    </w:r>
    <w:r w:rsidRPr="00757D98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25</w:t>
    </w:r>
    <w:r w:rsidRPr="00757D98">
      <w:rPr>
        <w:rFonts w:ascii="Times New Roman" w:hAnsi="Times New Roman"/>
        <w:sz w:val="24"/>
        <w:szCs w:val="24"/>
      </w:rPr>
      <w:fldChar w:fldCharType="end"/>
    </w:r>
  </w:p>
  <w:p w:rsidR="00C47DEE" w:rsidRDefault="00C47DE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805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717CB"/>
    <w:rsid w:val="001A290B"/>
    <w:rsid w:val="001C3FA6"/>
    <w:rsid w:val="00211CE4"/>
    <w:rsid w:val="00213D27"/>
    <w:rsid w:val="00235BB0"/>
    <w:rsid w:val="00246BFF"/>
    <w:rsid w:val="00255DDA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63BAF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5056E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5F4641"/>
    <w:rsid w:val="00601CFC"/>
    <w:rsid w:val="00617EB5"/>
    <w:rsid w:val="00623909"/>
    <w:rsid w:val="00632DA5"/>
    <w:rsid w:val="00637638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B5B20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296"/>
    <w:rsid w:val="0099397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B37B8"/>
    <w:rsid w:val="00AC038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963BD"/>
    <w:rsid w:val="00BA6B38"/>
    <w:rsid w:val="00BB3C78"/>
    <w:rsid w:val="00BC101C"/>
    <w:rsid w:val="00BD3DD6"/>
    <w:rsid w:val="00C05566"/>
    <w:rsid w:val="00C32520"/>
    <w:rsid w:val="00C429E2"/>
    <w:rsid w:val="00C46C64"/>
    <w:rsid w:val="00C47DEE"/>
    <w:rsid w:val="00C515AA"/>
    <w:rsid w:val="00C70DCD"/>
    <w:rsid w:val="00C84570"/>
    <w:rsid w:val="00C8749E"/>
    <w:rsid w:val="00CB4D25"/>
    <w:rsid w:val="00CB725C"/>
    <w:rsid w:val="00CB7B4C"/>
    <w:rsid w:val="00CE3223"/>
    <w:rsid w:val="00D23290"/>
    <w:rsid w:val="00D247D6"/>
    <w:rsid w:val="00D73652"/>
    <w:rsid w:val="00D77437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E5820"/>
    <w:rsid w:val="00FF0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43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A78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B9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B9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2E3E9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E3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E3E92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3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E3E9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3E9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7B2F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87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2" Type="http://schemas.openxmlformats.org/officeDocument/2006/relationships/hyperlink" Target="http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1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7</Pages>
  <Words>3514</Words>
  <Characters>20032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user</cp:lastModifiedBy>
  <cp:revision>10</cp:revision>
  <cp:lastPrinted>2021-03-03T10:50:00Z</cp:lastPrinted>
  <dcterms:created xsi:type="dcterms:W3CDTF">2021-02-08T04:58:00Z</dcterms:created>
  <dcterms:modified xsi:type="dcterms:W3CDTF">2021-03-19T11:16:00Z</dcterms:modified>
</cp:coreProperties>
</file>